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B4497">
        <w:rPr>
          <w:rFonts w:cs="Arial"/>
          <w:b/>
          <w:caps/>
          <w:sz w:val="28"/>
          <w:szCs w:val="28"/>
        </w:rPr>
        <w:t>16</w:t>
      </w:r>
      <w:r w:rsidR="00A85EF0">
        <w:rPr>
          <w:rFonts w:cs="Arial"/>
          <w:b/>
          <w:caps/>
          <w:sz w:val="28"/>
          <w:szCs w:val="28"/>
        </w:rPr>
        <w:t>25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85EF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Obrigatoriedade da presença de guardas civis municipais nas unidades de ensino da rede municipal, inclusive nas creches, com o fim de oferecer segurança aos alunos, pr</w:t>
            </w:r>
            <w:r w:rsidR="00E67963">
              <w:rPr>
                <w:rFonts w:cs="Arial"/>
                <w:sz w:val="20"/>
                <w:szCs w:val="20"/>
              </w:rPr>
              <w:t>ofessores e demais profissionais.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 w:rsidRPr="001840AD">
        <w:rPr>
          <w:b/>
        </w:rPr>
        <w:t>INDICAMOS</w:t>
      </w:r>
      <w:r w:rsidRPr="001840AD">
        <w:t xml:space="preserve"> </w:t>
      </w:r>
      <w:r w:rsidRPr="00EE1530">
        <w:rPr>
          <w:rFonts w:cs="Arial"/>
        </w:rPr>
        <w:t>ao Excelentíssimo</w:t>
      </w:r>
      <w:r w:rsidR="00AE7069">
        <w:rPr>
          <w:rFonts w:cs="Arial"/>
        </w:rPr>
        <w:t xml:space="preserve"> Prefeito Municipal, Senhor IZAÍ</w:t>
      </w:r>
      <w:r w:rsidRPr="00EE1530">
        <w:rPr>
          <w:rFonts w:cs="Arial"/>
        </w:rPr>
        <w:t xml:space="preserve">AS JOSÉ DE SANTANA, </w:t>
      </w:r>
      <w:r w:rsidRPr="00CC1EB6">
        <w:rPr>
          <w:rFonts w:cs="Arial"/>
        </w:rPr>
        <w:t>objetivando tornar obrigatóri</w:t>
      </w:r>
      <w:r>
        <w:rPr>
          <w:rFonts w:cs="Arial"/>
        </w:rPr>
        <w:t>a</w:t>
      </w:r>
      <w:r w:rsidRPr="00CC1EB6">
        <w:rPr>
          <w:rFonts w:cs="Arial"/>
        </w:rPr>
        <w:t xml:space="preserve"> a presença de guardas civis municipais nas unidades de ensino da rede municipal, inclusive nas creches, com </w:t>
      </w:r>
      <w:r>
        <w:rPr>
          <w:rFonts w:cs="Arial"/>
        </w:rPr>
        <w:t>a finalidade</w:t>
      </w:r>
      <w:r w:rsidRPr="00CC1EB6">
        <w:rPr>
          <w:rFonts w:cs="Arial"/>
        </w:rPr>
        <w:t xml:space="preserve"> de oferecer segurança aos alunos, professores e demais profissionais, durante o período de aulas.</w:t>
      </w:r>
    </w:p>
    <w:p w:rsidR="000E3920" w:rsidRPr="00CC1EB6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Inicialmente, insta destacar que temos ciência do número reduzido de munícipes e profissionais frequentando as escolas e creches, frente à atual pandemia, no entanto, acreditamos que seja o momento propício para elaboração de estudos e adoção de providências preliminares.</w:t>
      </w: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Não desmerecendo as rondas periódicas executadas pela Guarda Municipal e pela Polícia Militar do Estado, é de conhecimento público que as unidades de ensino da rede municipal e as creches não possuem qualquer tipo de segurança permanente, especialmente no período letivo.</w:t>
      </w: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Por certo, como noticiado pela mídia, em âmbito nacional, </w:t>
      </w:r>
      <w:r w:rsidR="00AE7069">
        <w:rPr>
          <w:rFonts w:cs="Arial"/>
        </w:rPr>
        <w:t>nos últimos anos delinquentes t</w:t>
      </w:r>
      <w:r w:rsidR="001C5F89">
        <w:rPr>
          <w:rFonts w:cs="Arial"/>
        </w:rPr>
        <w:t>ê</w:t>
      </w:r>
      <w:r>
        <w:rPr>
          <w:rFonts w:cs="Arial"/>
        </w:rPr>
        <w:t>m invadido as unidades escolares, e recentemente creches, para a prática de delito, especialmente homicídios e lesões corporais de natureza grave, contra professores, alunos e crianças, sabidamente por motivo fútil, e com a adoção de meio cruel.</w:t>
      </w: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Nos crimes noticiados, as vítimas e ou seus responsáveis não tiveram a mínima possibilidade de defesa, em virtude do elemento surpresa utilizado pelos criminosos, bem como pela insegurança das unidades escolares e creches.</w:t>
      </w: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Hoje, se não bastasse a pandemia que assola nosso país e o mundo, não se pode desmerecer a apreensão e o medo da população que utiliza os </w:t>
      </w:r>
      <w:r w:rsidR="001C5F89">
        <w:rPr>
          <w:rFonts w:cs="Arial"/>
        </w:rPr>
        <w:t>referidos equipamentos, frente à</w:t>
      </w:r>
      <w:r>
        <w:rPr>
          <w:rFonts w:cs="Arial"/>
        </w:rPr>
        <w:t xml:space="preserve"> real possibilidade de invasão das unidades escolares e creches por criminosos, no período de funcionamento, até porque é s</w:t>
      </w:r>
      <w:r w:rsidR="00305C3A">
        <w:rPr>
          <w:rFonts w:cs="Arial"/>
        </w:rPr>
        <w:t>abido</w:t>
      </w:r>
      <w:r>
        <w:rPr>
          <w:rFonts w:cs="Arial"/>
        </w:rPr>
        <w:t xml:space="preserve"> que as doenças </w:t>
      </w:r>
      <w:r w:rsidR="00305C3A">
        <w:rPr>
          <w:rFonts w:cs="Arial"/>
        </w:rPr>
        <w:lastRenderedPageBreak/>
        <w:t>mentais tê</w:t>
      </w:r>
      <w:r>
        <w:rPr>
          <w:rFonts w:cs="Arial"/>
        </w:rPr>
        <w:t>m aumentado significativamente</w:t>
      </w:r>
      <w:r w:rsidR="00305C3A">
        <w:rPr>
          <w:rFonts w:cs="Arial"/>
        </w:rPr>
        <w:t xml:space="preserve"> diante de vários fatores que tê</w:t>
      </w:r>
      <w:r>
        <w:rPr>
          <w:rFonts w:cs="Arial"/>
        </w:rPr>
        <w:t>m afetad</w:t>
      </w:r>
      <w:r w:rsidR="00D46650">
        <w:rPr>
          <w:rFonts w:cs="Arial"/>
        </w:rPr>
        <w:t xml:space="preserve">o a sociedade em seu dia a </w:t>
      </w:r>
      <w:r w:rsidR="00305C3A">
        <w:rPr>
          <w:rFonts w:cs="Arial"/>
        </w:rPr>
        <w:t>dia.</w:t>
      </w:r>
    </w:p>
    <w:p w:rsidR="000E3920" w:rsidRDefault="000E3920" w:rsidP="000E3920">
      <w:pPr>
        <w:pStyle w:val="SemEspaamento"/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Acreditamos, pois, que a ação permanente de um guarda civil municipal </w:t>
      </w:r>
      <w:proofErr w:type="gramStart"/>
      <w:r>
        <w:rPr>
          <w:rFonts w:cs="Arial"/>
        </w:rPr>
        <w:t>nas</w:t>
      </w:r>
      <w:proofErr w:type="gramEnd"/>
      <w:r>
        <w:rPr>
          <w:rFonts w:cs="Arial"/>
        </w:rPr>
        <w:t xml:space="preserve"> unidades apontadas, impedirá a ação de criminosos, e possibilitará a tão esperada segurança daqueles que trabalham e frequentam os equipamentos, e também dos pais e população em geral.</w:t>
      </w:r>
    </w:p>
    <w:p w:rsidR="000E3920" w:rsidRDefault="000E3920" w:rsidP="000E3920">
      <w:pPr>
        <w:spacing w:line="360" w:lineRule="auto"/>
        <w:ind w:firstLine="1701"/>
        <w:jc w:val="both"/>
      </w:pPr>
      <w:r w:rsidRPr="00CC1EB6">
        <w:rPr>
          <w:rFonts w:cs="Arial"/>
        </w:rPr>
        <w:t>D</w:t>
      </w:r>
      <w:r w:rsidRPr="0020779D">
        <w:rPr>
          <w:rFonts w:cs="Arial"/>
        </w:rPr>
        <w:t xml:space="preserve">iante do exposto, </w:t>
      </w:r>
      <w:r w:rsidRPr="00CC1EB6">
        <w:rPr>
          <w:rFonts w:cs="Arial"/>
        </w:rPr>
        <w:t xml:space="preserve">tratando de justa reivindicação, e frente às razões </w:t>
      </w:r>
      <w:r w:rsidR="00D46650">
        <w:rPr>
          <w:rFonts w:cs="Arial"/>
        </w:rPr>
        <w:t xml:space="preserve">mencionadas, </w:t>
      </w:r>
      <w:r w:rsidRPr="00CC1EB6">
        <w:rPr>
          <w:rFonts w:cs="Arial"/>
        </w:rPr>
        <w:t>esperamos que nossa indicação mereça a indispensável atenção do Excelentíssimo Prefeito Municipal</w:t>
      </w:r>
      <w:r w:rsidR="006761FC">
        <w:rPr>
          <w:rFonts w:cs="Arial"/>
        </w:rPr>
        <w:t xml:space="preserve"> </w:t>
      </w:r>
      <w:proofErr w:type="spellStart"/>
      <w:r w:rsidR="006761FC">
        <w:rPr>
          <w:rFonts w:cs="Arial"/>
        </w:rPr>
        <w:t>Izaí</w:t>
      </w:r>
      <w:r w:rsidRPr="00CC1EB6">
        <w:rPr>
          <w:rFonts w:cs="Arial"/>
        </w:rPr>
        <w:t>as</w:t>
      </w:r>
      <w:proofErr w:type="spellEnd"/>
      <w:r w:rsidRPr="00CC1EB6">
        <w:rPr>
          <w:rFonts w:cs="Arial"/>
        </w:rPr>
        <w:t xml:space="preserve"> José de Santana, para os fins sugeridos</w:t>
      </w:r>
      <w:r w:rsidRPr="0020779D">
        <w:rPr>
          <w:rFonts w:cs="Arial"/>
        </w:rPr>
        <w:t>,</w:t>
      </w:r>
      <w:r w:rsidRPr="0020779D">
        <w:t xml:space="preserve"> pelo que agradecemos antecipadamente</w:t>
      </w:r>
      <w:r>
        <w:t xml:space="preserve">, ressaltando que sabemos das dificuldades de novas contratações, face ao disposto na Lei Complementar Federal nº 173/2020, que estabeleceu o Programa Federativo de Enfrentamento ao </w:t>
      </w:r>
      <w:proofErr w:type="spellStart"/>
      <w:r>
        <w:t>Coronavírus</w:t>
      </w:r>
      <w:proofErr w:type="spellEnd"/>
      <w:r w:rsidRPr="0020779D">
        <w:t>.</w:t>
      </w:r>
    </w:p>
    <w:p w:rsidR="000E3920" w:rsidRDefault="000E3920" w:rsidP="000E3920">
      <w:pPr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Outrossim, em que pese a complexa situação, na impossibilidade momentânea do deslocamento de parte do efetivo </w:t>
      </w:r>
      <w:proofErr w:type="gramStart"/>
      <w:r>
        <w:rPr>
          <w:rFonts w:cs="Arial"/>
        </w:rPr>
        <w:t>da guarda civil municipal</w:t>
      </w:r>
      <w:proofErr w:type="gramEnd"/>
      <w:r>
        <w:rPr>
          <w:rFonts w:cs="Arial"/>
        </w:rPr>
        <w:t>, propomos que sejam iniciados os procedimentos para realização de concurso público objetivando contratar mais guardas para adoção da proposta hoje indicada, a partir de 01/01/2022.</w:t>
      </w:r>
    </w:p>
    <w:p w:rsidR="00CB0DD6" w:rsidRPr="00CC1EB6" w:rsidRDefault="00CB0DD6" w:rsidP="000E3920">
      <w:pPr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No aguardo de manifestação, subscrevemos agradecidos pela atenção dispensada.</w:t>
      </w:r>
      <w:bookmarkStart w:id="0" w:name="_GoBack"/>
      <w:bookmarkEnd w:id="0"/>
    </w:p>
    <w:p w:rsidR="000E3920" w:rsidRPr="00CF2C7E" w:rsidRDefault="000E3920" w:rsidP="000E3920">
      <w:pPr>
        <w:spacing w:line="360" w:lineRule="auto"/>
        <w:ind w:firstLine="1701"/>
        <w:jc w:val="both"/>
      </w:pPr>
    </w:p>
    <w:p w:rsidR="00BF1EEE" w:rsidRDefault="00BF1EEE" w:rsidP="00BF1EEE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BF1EEE" w:rsidRDefault="00BF1EEE" w:rsidP="00BF1EEE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BF1EEE" w:rsidRDefault="00BF1EEE" w:rsidP="00BF1EEE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BF1EEE" w:rsidRDefault="00BF1EEE" w:rsidP="00BF1EEE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HERNANI BARRETO</w:t>
      </w:r>
    </w:p>
    <w:p w:rsidR="00BF1EEE" w:rsidRDefault="00BF1EEE" w:rsidP="00BF1EEE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Vereador – Republicanos</w:t>
      </w:r>
    </w:p>
    <w:sectPr w:rsidR="00BF1EE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F2D" w:rsidRDefault="00432F2D">
      <w:r>
        <w:separator/>
      </w:r>
    </w:p>
  </w:endnote>
  <w:endnote w:type="continuationSeparator" w:id="0">
    <w:p w:rsidR="00432F2D" w:rsidRDefault="0043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F2D" w:rsidRDefault="00432F2D">
      <w:r>
        <w:separator/>
      </w:r>
    </w:p>
  </w:footnote>
  <w:footnote w:type="continuationSeparator" w:id="0">
    <w:p w:rsidR="00432F2D" w:rsidRDefault="00432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A2554">
      <w:rPr>
        <w:rFonts w:cs="Arial"/>
        <w:b/>
        <w:sz w:val="20"/>
        <w:szCs w:val="20"/>
        <w:u w:val="single"/>
      </w:rPr>
      <w:t>1.625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A2554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A2554">
      <w:rPr>
        <w:rFonts w:cs="Arial"/>
        <w:b/>
        <w:sz w:val="20"/>
        <w:szCs w:val="20"/>
        <w:u w:val="single"/>
      </w:rPr>
      <w:t xml:space="preserve">Vereador Hernani Barreto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2094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2094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5640"/>
    <w:rsid w:val="000E3920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5F89"/>
    <w:rsid w:val="001C7A18"/>
    <w:rsid w:val="001E01CA"/>
    <w:rsid w:val="001E1AE8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05C3A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2F2D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761FC"/>
    <w:rsid w:val="00681021"/>
    <w:rsid w:val="00682E6E"/>
    <w:rsid w:val="00690D1E"/>
    <w:rsid w:val="00691975"/>
    <w:rsid w:val="00691CF5"/>
    <w:rsid w:val="0069312F"/>
    <w:rsid w:val="006A370D"/>
    <w:rsid w:val="006B0B8E"/>
    <w:rsid w:val="006B4497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2554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512B1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112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844CE"/>
    <w:rsid w:val="00A85EF0"/>
    <w:rsid w:val="00A92CB9"/>
    <w:rsid w:val="00AA6FC7"/>
    <w:rsid w:val="00AC24F9"/>
    <w:rsid w:val="00AC712C"/>
    <w:rsid w:val="00AD3733"/>
    <w:rsid w:val="00AD6B47"/>
    <w:rsid w:val="00AE447C"/>
    <w:rsid w:val="00AE7069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1EEE"/>
    <w:rsid w:val="00BF791A"/>
    <w:rsid w:val="00C06926"/>
    <w:rsid w:val="00C06BEA"/>
    <w:rsid w:val="00C2094B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0DD6"/>
    <w:rsid w:val="00CB2BAB"/>
    <w:rsid w:val="00CB45A8"/>
    <w:rsid w:val="00CC1DBA"/>
    <w:rsid w:val="00CD06BD"/>
    <w:rsid w:val="00CE750E"/>
    <w:rsid w:val="00CF31DE"/>
    <w:rsid w:val="00D02CDE"/>
    <w:rsid w:val="00D14EB1"/>
    <w:rsid w:val="00D16CA1"/>
    <w:rsid w:val="00D2072E"/>
    <w:rsid w:val="00D233C7"/>
    <w:rsid w:val="00D46650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67963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SemEspaamento">
    <w:name w:val="No Spacing"/>
    <w:uiPriority w:val="1"/>
    <w:qFormat/>
    <w:rsid w:val="000E392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811D7-B48B-4B97-98BF-39BABE96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1</Pages>
  <Words>515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2020-03-16T12:28:00Z</cp:lastPrinted>
  <dcterms:created xsi:type="dcterms:W3CDTF">2021-05-31T19:09:00Z</dcterms:created>
  <dcterms:modified xsi:type="dcterms:W3CDTF">2021-05-31T20:52:00Z</dcterms:modified>
</cp:coreProperties>
</file>